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E973358" w14:textId="125E1F83" w:rsidR="006070E6" w:rsidRPr="00BA1ACB" w:rsidRDefault="00CF2BAA" w:rsidP="00BA1ACB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  <w:r w:rsidRPr="00CF2BAA">
                                      <w:rPr>
                                        <w:rStyle w:val="Style2"/>
                                      </w:rPr>
                                      <w:t>SUPBANCO-DAF-CD-2025-00</w:t>
                                    </w:r>
                                    <w:r w:rsidR="0071360A">
                                      <w:rPr>
                                        <w:rStyle w:val="Style2"/>
                                      </w:rPr>
                                      <w:t>41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E973358" w14:textId="125E1F83" w:rsidR="006070E6" w:rsidRPr="00BA1ACB" w:rsidRDefault="00CF2BAA" w:rsidP="00BA1ACB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CF2BAA">
                                <w:rPr>
                                  <w:rStyle w:val="Style2"/>
                                </w:rPr>
                                <w:t>SUPBANCO-DAF-CD-2025-00</w:t>
                              </w:r>
                              <w:r w:rsidR="0071360A">
                                <w:rPr>
                                  <w:rStyle w:val="Style2"/>
                                </w:rPr>
                                <w:t>41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71360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71360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71360A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71360A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71360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71360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865FA7"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51962" w14:textId="77777777" w:rsidR="00865FA7" w:rsidRDefault="00865FA7" w:rsidP="001007E7">
      <w:pPr>
        <w:spacing w:after="0" w:line="240" w:lineRule="auto"/>
      </w:pPr>
      <w:r>
        <w:separator/>
      </w:r>
    </w:p>
  </w:endnote>
  <w:endnote w:type="continuationSeparator" w:id="0">
    <w:p w14:paraId="71715572" w14:textId="77777777" w:rsidR="00865FA7" w:rsidRDefault="00865FA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3D540" w14:textId="77777777" w:rsidR="00865FA7" w:rsidRDefault="00865FA7" w:rsidP="001007E7">
      <w:pPr>
        <w:spacing w:after="0" w:line="240" w:lineRule="auto"/>
      </w:pPr>
      <w:r>
        <w:separator/>
      </w:r>
    </w:p>
  </w:footnote>
  <w:footnote w:type="continuationSeparator" w:id="0">
    <w:p w14:paraId="165E7101" w14:textId="77777777" w:rsidR="00865FA7" w:rsidRDefault="00865FA7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7217A"/>
    <w:rsid w:val="000A02E1"/>
    <w:rsid w:val="000A0B97"/>
    <w:rsid w:val="000A4598"/>
    <w:rsid w:val="000B0DCD"/>
    <w:rsid w:val="000E02D9"/>
    <w:rsid w:val="001007E7"/>
    <w:rsid w:val="001020C0"/>
    <w:rsid w:val="001256E2"/>
    <w:rsid w:val="001466B0"/>
    <w:rsid w:val="00147320"/>
    <w:rsid w:val="00157600"/>
    <w:rsid w:val="00160393"/>
    <w:rsid w:val="00170EC5"/>
    <w:rsid w:val="00181E8D"/>
    <w:rsid w:val="00194FF2"/>
    <w:rsid w:val="001A06D8"/>
    <w:rsid w:val="001A3F92"/>
    <w:rsid w:val="001B72A6"/>
    <w:rsid w:val="001E5A50"/>
    <w:rsid w:val="001F73A7"/>
    <w:rsid w:val="002009A7"/>
    <w:rsid w:val="002139A1"/>
    <w:rsid w:val="00253DBA"/>
    <w:rsid w:val="0025714A"/>
    <w:rsid w:val="0026335F"/>
    <w:rsid w:val="00273EE1"/>
    <w:rsid w:val="00295BD4"/>
    <w:rsid w:val="002D451D"/>
    <w:rsid w:val="002D6C8D"/>
    <w:rsid w:val="002E1412"/>
    <w:rsid w:val="00314023"/>
    <w:rsid w:val="0031625D"/>
    <w:rsid w:val="003206ED"/>
    <w:rsid w:val="00331941"/>
    <w:rsid w:val="003413B6"/>
    <w:rsid w:val="00341484"/>
    <w:rsid w:val="00357C1C"/>
    <w:rsid w:val="00373217"/>
    <w:rsid w:val="003748C4"/>
    <w:rsid w:val="00377A1C"/>
    <w:rsid w:val="00392351"/>
    <w:rsid w:val="003A6141"/>
    <w:rsid w:val="003B69A2"/>
    <w:rsid w:val="00404131"/>
    <w:rsid w:val="00416F66"/>
    <w:rsid w:val="00423DE5"/>
    <w:rsid w:val="0042490F"/>
    <w:rsid w:val="00430206"/>
    <w:rsid w:val="004379A6"/>
    <w:rsid w:val="0044234A"/>
    <w:rsid w:val="00456C17"/>
    <w:rsid w:val="00464551"/>
    <w:rsid w:val="004659A8"/>
    <w:rsid w:val="00466B9C"/>
    <w:rsid w:val="004938EB"/>
    <w:rsid w:val="004B27D7"/>
    <w:rsid w:val="004B30DA"/>
    <w:rsid w:val="004D45A8"/>
    <w:rsid w:val="00535962"/>
    <w:rsid w:val="00561CA6"/>
    <w:rsid w:val="0058380E"/>
    <w:rsid w:val="00592E1A"/>
    <w:rsid w:val="00597BF8"/>
    <w:rsid w:val="005B221A"/>
    <w:rsid w:val="005D6746"/>
    <w:rsid w:val="006070E6"/>
    <w:rsid w:val="006072C7"/>
    <w:rsid w:val="00611A07"/>
    <w:rsid w:val="0062592A"/>
    <w:rsid w:val="00644063"/>
    <w:rsid w:val="006506D0"/>
    <w:rsid w:val="00651E48"/>
    <w:rsid w:val="006534AF"/>
    <w:rsid w:val="00657242"/>
    <w:rsid w:val="00665EE3"/>
    <w:rsid w:val="00666D56"/>
    <w:rsid w:val="006709BC"/>
    <w:rsid w:val="00680946"/>
    <w:rsid w:val="006948AF"/>
    <w:rsid w:val="006A2D7C"/>
    <w:rsid w:val="006C1FD6"/>
    <w:rsid w:val="006E2FA1"/>
    <w:rsid w:val="006F567F"/>
    <w:rsid w:val="007051E3"/>
    <w:rsid w:val="0071360A"/>
    <w:rsid w:val="007208BD"/>
    <w:rsid w:val="00725091"/>
    <w:rsid w:val="00731B9D"/>
    <w:rsid w:val="00733BE5"/>
    <w:rsid w:val="0074316C"/>
    <w:rsid w:val="00780880"/>
    <w:rsid w:val="007868A9"/>
    <w:rsid w:val="007A5C8C"/>
    <w:rsid w:val="007B0E1F"/>
    <w:rsid w:val="007B6F6F"/>
    <w:rsid w:val="007E4786"/>
    <w:rsid w:val="008072AF"/>
    <w:rsid w:val="0081518A"/>
    <w:rsid w:val="00820AB4"/>
    <w:rsid w:val="00820C9F"/>
    <w:rsid w:val="0082707E"/>
    <w:rsid w:val="008315B0"/>
    <w:rsid w:val="00837E8F"/>
    <w:rsid w:val="00865FA7"/>
    <w:rsid w:val="008753EC"/>
    <w:rsid w:val="00880181"/>
    <w:rsid w:val="008B39DA"/>
    <w:rsid w:val="008B3AE5"/>
    <w:rsid w:val="008C388B"/>
    <w:rsid w:val="008D5A9D"/>
    <w:rsid w:val="008F7D95"/>
    <w:rsid w:val="00903189"/>
    <w:rsid w:val="00903C23"/>
    <w:rsid w:val="009126DA"/>
    <w:rsid w:val="00927687"/>
    <w:rsid w:val="00966EEE"/>
    <w:rsid w:val="00977C54"/>
    <w:rsid w:val="009B6001"/>
    <w:rsid w:val="00A16099"/>
    <w:rsid w:val="00A40F28"/>
    <w:rsid w:val="00A640BD"/>
    <w:rsid w:val="00A641A7"/>
    <w:rsid w:val="00A721D1"/>
    <w:rsid w:val="00A72F42"/>
    <w:rsid w:val="00AB0D95"/>
    <w:rsid w:val="00AD6558"/>
    <w:rsid w:val="00AD7919"/>
    <w:rsid w:val="00AF2E6B"/>
    <w:rsid w:val="00B03420"/>
    <w:rsid w:val="00B40999"/>
    <w:rsid w:val="00B62EEF"/>
    <w:rsid w:val="00B65193"/>
    <w:rsid w:val="00B777C7"/>
    <w:rsid w:val="00B97B51"/>
    <w:rsid w:val="00BA0007"/>
    <w:rsid w:val="00BA1ACB"/>
    <w:rsid w:val="00BB1D79"/>
    <w:rsid w:val="00BC1D0C"/>
    <w:rsid w:val="00BC61BD"/>
    <w:rsid w:val="00BD1586"/>
    <w:rsid w:val="00BE13D4"/>
    <w:rsid w:val="00BE58E4"/>
    <w:rsid w:val="00C078CB"/>
    <w:rsid w:val="00C22DBE"/>
    <w:rsid w:val="00C248AE"/>
    <w:rsid w:val="00C5078F"/>
    <w:rsid w:val="00C54CD6"/>
    <w:rsid w:val="00C66D08"/>
    <w:rsid w:val="00C7470C"/>
    <w:rsid w:val="00C85090"/>
    <w:rsid w:val="00CA0E82"/>
    <w:rsid w:val="00CA164C"/>
    <w:rsid w:val="00CA4661"/>
    <w:rsid w:val="00CD4A31"/>
    <w:rsid w:val="00CE67A3"/>
    <w:rsid w:val="00CF2BAA"/>
    <w:rsid w:val="00D1201E"/>
    <w:rsid w:val="00D24FA7"/>
    <w:rsid w:val="00D45A3E"/>
    <w:rsid w:val="00D46163"/>
    <w:rsid w:val="00D602F2"/>
    <w:rsid w:val="00D64696"/>
    <w:rsid w:val="00D67BA2"/>
    <w:rsid w:val="00D7710E"/>
    <w:rsid w:val="00D90D49"/>
    <w:rsid w:val="00D9600B"/>
    <w:rsid w:val="00DC5D96"/>
    <w:rsid w:val="00DD4F3E"/>
    <w:rsid w:val="00E13E55"/>
    <w:rsid w:val="00E2260A"/>
    <w:rsid w:val="00E82502"/>
    <w:rsid w:val="00E8285A"/>
    <w:rsid w:val="00E93AA7"/>
    <w:rsid w:val="00EA6B34"/>
    <w:rsid w:val="00EA7406"/>
    <w:rsid w:val="00ED0A2B"/>
    <w:rsid w:val="00EE1E7B"/>
    <w:rsid w:val="00EE7EE6"/>
    <w:rsid w:val="00EF7C23"/>
    <w:rsid w:val="00F225BF"/>
    <w:rsid w:val="00F23204"/>
    <w:rsid w:val="00F41028"/>
    <w:rsid w:val="00F44778"/>
    <w:rsid w:val="00F53753"/>
    <w:rsid w:val="00F7167E"/>
    <w:rsid w:val="00F737DC"/>
    <w:rsid w:val="00F7404F"/>
    <w:rsid w:val="00F7443C"/>
    <w:rsid w:val="00F84D68"/>
    <w:rsid w:val="00F9504D"/>
    <w:rsid w:val="00FA01DC"/>
    <w:rsid w:val="00FA1AEF"/>
    <w:rsid w:val="00FB439C"/>
    <w:rsid w:val="00FC2870"/>
    <w:rsid w:val="00FF610E"/>
    <w:rsid w:val="0F4A8663"/>
    <w:rsid w:val="15999D58"/>
    <w:rsid w:val="23353E08"/>
    <w:rsid w:val="284C411C"/>
    <w:rsid w:val="5EC3EC04"/>
    <w:rsid w:val="5EEEB639"/>
    <w:rsid w:val="6BDDA2A1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B1D8E-2E03-49F7-ACA2-B5829011B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34</TotalTime>
  <Pages>1</Pages>
  <Words>156</Words>
  <Characters>862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Ruth Altagracia Marte Castillo</cp:lastModifiedBy>
  <cp:revision>56</cp:revision>
  <cp:lastPrinted>2011-03-04T18:48:00Z</cp:lastPrinted>
  <dcterms:created xsi:type="dcterms:W3CDTF">2014-01-15T13:04:00Z</dcterms:created>
  <dcterms:modified xsi:type="dcterms:W3CDTF">2025-03-28T20:07:00Z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